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27410" w14:textId="77777777" w:rsidR="00595105" w:rsidRDefault="00595105" w:rsidP="003866A9">
      <w:bookmarkStart w:id="0" w:name="_GoBack"/>
      <w:bookmarkEnd w:id="0"/>
    </w:p>
    <w:p w14:paraId="69CB83F2" w14:textId="77777777" w:rsidR="00E167AD" w:rsidRDefault="00E167AD" w:rsidP="003866A9"/>
    <w:p w14:paraId="3F91B79A" w14:textId="77777777" w:rsidR="00E167AD" w:rsidRDefault="00E167AD" w:rsidP="003866A9"/>
    <w:p w14:paraId="543D5CDF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E81CD8DBBB924A1E873713836B316B2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120AD41" w14:textId="1B18C5D8" w:rsidR="00E167AD" w:rsidRDefault="00F2317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 potpore za ulaganja u sektoru vina</w:t>
          </w:r>
        </w:p>
      </w:sdtContent>
    </w:sdt>
    <w:p w14:paraId="1404C5B5" w14:textId="76547337" w:rsidR="00ED5BC7" w:rsidRDefault="00E167AD" w:rsidP="00ED5BC7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D40577984FD4BC9828DD450498EB46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D5BC7">
            <w:rPr>
              <w:b/>
              <w:sz w:val="40"/>
              <w:szCs w:val="40"/>
            </w:rPr>
            <w:t>L6_PP_O12</w:t>
          </w:r>
        </w:sdtContent>
      </w:sdt>
    </w:p>
    <w:p w14:paraId="26FE1035" w14:textId="77777777" w:rsidR="00ED5BC7" w:rsidRDefault="00ED5BC7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8D5B2F9" w14:textId="20D503C3" w:rsidR="00ED5BC7" w:rsidRPr="00ED5BC7" w:rsidRDefault="00ED5BC7" w:rsidP="00ED5BC7">
      <w:pPr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lastRenderedPageBreak/>
        <w:t xml:space="preserve">ZAHTJEV ZA ISPLATU PREDUJMA POTPORE </w:t>
      </w:r>
    </w:p>
    <w:p w14:paraId="193FEEE6" w14:textId="206AC171" w:rsidR="00ED5BC7" w:rsidRPr="00ED5BC7" w:rsidRDefault="00ED5BC7" w:rsidP="00ED5BC7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t xml:space="preserve">ZA </w:t>
      </w:r>
      <w:r w:rsidR="00F23170">
        <w:rPr>
          <w:rFonts w:cs="Calibri"/>
          <w:b/>
          <w:sz w:val="28"/>
          <w:szCs w:val="28"/>
        </w:rPr>
        <w:t>ULAGANJA</w:t>
      </w:r>
      <w:r w:rsidR="00F23170" w:rsidRPr="00ED5BC7">
        <w:rPr>
          <w:rFonts w:cs="Calibri"/>
          <w:b/>
          <w:sz w:val="28"/>
          <w:szCs w:val="28"/>
        </w:rPr>
        <w:t xml:space="preserve"> </w:t>
      </w:r>
      <w:r w:rsidRPr="00ED5BC7">
        <w:rPr>
          <w:rFonts w:cs="Calibri"/>
          <w:b/>
          <w:sz w:val="28"/>
          <w:szCs w:val="28"/>
        </w:rPr>
        <w:t>U SEKTORU VINA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D5BC7" w:rsidRPr="00ED5BC7" w14:paraId="1AD21727" w14:textId="77777777" w:rsidTr="005A555F">
        <w:tc>
          <w:tcPr>
            <w:tcW w:w="9606" w:type="dxa"/>
          </w:tcPr>
          <w:p w14:paraId="44BCAB5F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ED5BC7">
              <w:rPr>
                <w:rFonts w:cs="Calibri"/>
                <w:b/>
                <w:i/>
              </w:rPr>
              <w:t>OPĆE NAPOMENE:</w:t>
            </w:r>
          </w:p>
          <w:p w14:paraId="15072F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popunite čitko velikim tiskanim slovima</w:t>
            </w:r>
          </w:p>
          <w:p w14:paraId="4FBEF911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treba biti popunjen bez upotrebe korektora, bez ispravaka i bez promjene podataka</w:t>
            </w:r>
          </w:p>
          <w:p w14:paraId="6C65DC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Zahtjev treba biti potpisan (OPG) i ovjeren (pravna osoba, obrt, trgovac pojedinac) od podnositelja</w:t>
            </w:r>
          </w:p>
        </w:tc>
      </w:tr>
    </w:tbl>
    <w:p w14:paraId="08CEFA94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p w14:paraId="076FB737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t>DIO A_PODACI O PODNOSITELJU ZAHTJEVA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67"/>
        <w:gridCol w:w="2551"/>
        <w:gridCol w:w="3225"/>
      </w:tblGrid>
      <w:tr w:rsidR="00ED5BC7" w:rsidRPr="00ED5BC7" w14:paraId="56B64772" w14:textId="77777777" w:rsidTr="005A555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47C57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</w:rPr>
              <w:t>Naziv i adresa podnositelja zahtjeva: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2FAC2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AC69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OIB: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59B02CDF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4D091697" w14:textId="77777777" w:rsidTr="005A555F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B17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8D06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061B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Odgovorna osoba: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7EC0FF2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27D7ED76" w14:textId="77777777" w:rsidTr="005A555F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48B46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FF64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74FA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0CA8191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18E70028" w14:textId="77777777" w:rsidTr="005A555F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AB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61A75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2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Broj računa: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36ACA94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70FDBF91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1AB10FD" w14:textId="77777777" w:rsidR="00ED5BC7" w:rsidRPr="00ED5BC7" w:rsidRDefault="00C92184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C639786">
          <v:rect id="_x0000_i1025" style="width:0;height:1.5pt" o:hralign="center" o:hrstd="t" o:hr="t" fillcolor="#a0a0a0" stroked="f"/>
        </w:pict>
      </w:r>
    </w:p>
    <w:p w14:paraId="2AB7A8B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B_PODACI O IZDANOJ ODLUCI O ODOBRENJU PROJEKTA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4"/>
        <w:gridCol w:w="4952"/>
      </w:tblGrid>
      <w:tr w:rsidR="00ED5BC7" w:rsidRPr="00ED5BC7" w14:paraId="79E8D71F" w14:textId="77777777" w:rsidTr="005A555F"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0DA3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KLASA predmeta:</w:t>
            </w:r>
          </w:p>
        </w:tc>
        <w:tc>
          <w:tcPr>
            <w:tcW w:w="4952" w:type="dxa"/>
            <w:tcBorders>
              <w:left w:val="single" w:sz="4" w:space="0" w:color="auto"/>
            </w:tcBorders>
          </w:tcPr>
          <w:p w14:paraId="0150200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62FC2D45" w14:textId="77777777" w:rsidTr="005A555F"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1BDC4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Datum izdavanja odluke:</w:t>
            </w:r>
          </w:p>
        </w:tc>
        <w:tc>
          <w:tcPr>
            <w:tcW w:w="4952" w:type="dxa"/>
            <w:tcBorders>
              <w:left w:val="single" w:sz="4" w:space="0" w:color="auto"/>
            </w:tcBorders>
          </w:tcPr>
          <w:p w14:paraId="1629F72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31D1D504" w14:textId="77777777" w:rsidTr="005A555F"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1AB8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Odobreni iznos potpore:</w:t>
            </w:r>
          </w:p>
        </w:tc>
        <w:tc>
          <w:tcPr>
            <w:tcW w:w="4952" w:type="dxa"/>
            <w:tcBorders>
              <w:left w:val="single" w:sz="4" w:space="0" w:color="auto"/>
            </w:tcBorders>
          </w:tcPr>
          <w:p w14:paraId="60FF00E2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59E5B80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CD263AC" w14:textId="77777777" w:rsidR="00ED5BC7" w:rsidRPr="00ED5BC7" w:rsidRDefault="00C92184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3B8B656">
          <v:rect id="_x0000_i1026" style="width:0;height:1.5pt" o:hralign="center" o:hrstd="t" o:hr="t" fillcolor="#a0a0a0" stroked="f"/>
        </w:pict>
      </w:r>
    </w:p>
    <w:p w14:paraId="0E46A9FC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C_PODACI O PREDUJMU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686"/>
      </w:tblGrid>
      <w:tr w:rsidR="00ED5BC7" w:rsidRPr="00ED5BC7" w14:paraId="166A0AB7" w14:textId="77777777" w:rsidTr="005A555F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DC9F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2D0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7D29B969" w14:textId="77777777" w:rsidR="00ED5BC7" w:rsidRPr="00ED5BC7" w:rsidRDefault="00C92184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037E618">
          <v:rect id="_x0000_i1027" style="width:0;height:1.5pt" o:hralign="center" o:hrstd="t" o:hr="t" fillcolor="#a0a0a0" stroked="f"/>
        </w:pict>
      </w:r>
    </w:p>
    <w:p w14:paraId="44BAF46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t>DIO D_PODACI O JAMSTVU</w:t>
      </w:r>
    </w:p>
    <w:tbl>
      <w:tblPr>
        <w:tblW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2001"/>
        <w:gridCol w:w="3674"/>
      </w:tblGrid>
      <w:tr w:rsidR="00ED5BC7" w:rsidRPr="00ED5BC7" w14:paraId="3370A57D" w14:textId="77777777" w:rsidTr="005A555F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533F8F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14:paraId="4878B645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552A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911731B" w14:textId="77777777" w:rsidTr="005A555F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03897791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CB04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28E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ED5BC7" w:rsidRPr="00ED5BC7" w14:paraId="6AEBF59E" w14:textId="77777777" w:rsidTr="005A555F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2D79C4A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904A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61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E67BEF0" w14:textId="77777777" w:rsidTr="005A555F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793A928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32C1D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159038DE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25871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6D14FFDC" w14:textId="77777777" w:rsidR="00ED5BC7" w:rsidRPr="00ED5BC7" w:rsidRDefault="00C92184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B83134B">
          <v:rect id="_x0000_i1028" style="width:0;height:1.5pt" o:hralign="center" o:hrstd="t" o:hr="t" fillcolor="#a0a0a0" stroked="f"/>
        </w:pict>
      </w:r>
    </w:p>
    <w:p w14:paraId="59A892BB" w14:textId="77777777" w:rsidR="00ED5BC7" w:rsidRPr="00ED5BC7" w:rsidRDefault="00ED5BC7" w:rsidP="00ED5BC7">
      <w:pPr>
        <w:spacing w:after="120" w:line="320" w:lineRule="exact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3311FADB" w14:textId="77777777" w:rsidR="00ED5BC7" w:rsidRPr="00ED5BC7" w:rsidRDefault="00ED5BC7" w:rsidP="00ED5BC7">
      <w:pPr>
        <w:numPr>
          <w:ilvl w:val="0"/>
          <w:numId w:val="3"/>
        </w:numPr>
        <w:spacing w:after="0" w:line="240" w:lineRule="auto"/>
        <w:rPr>
          <w:rFonts w:cs="Calibri"/>
          <w:lang w:val="de-DE"/>
        </w:rPr>
      </w:pPr>
      <w:r w:rsidRPr="00ED5BC7">
        <w:rPr>
          <w:rFonts w:cs="Calibri"/>
          <w:lang w:val="de-DE"/>
        </w:rPr>
        <w:t>Izvornik bankovne garancije</w:t>
      </w:r>
    </w:p>
    <w:p w14:paraId="53D1851D" w14:textId="77777777" w:rsidR="00ED5BC7" w:rsidRPr="00ED5BC7" w:rsidRDefault="00C92184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E87DF5D">
          <v:rect id="_x0000_i1029" style="width:0;height:1.5pt" o:hralign="center" o:hrstd="t" o:hr="t" fillcolor="#a0a0a0" stroked="f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ED5BC7" w:rsidRPr="00ED5BC7" w14:paraId="10DCDFCD" w14:textId="77777777" w:rsidTr="005A555F">
        <w:tc>
          <w:tcPr>
            <w:tcW w:w="4785" w:type="dxa"/>
          </w:tcPr>
          <w:p w14:paraId="27EC966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785" w:type="dxa"/>
          </w:tcPr>
          <w:p w14:paraId="3A52EA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potpis:</w:t>
            </w:r>
          </w:p>
          <w:p w14:paraId="1A02A37B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72465FF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04827732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D5BC7" w:rsidRPr="00ED5BC7" w14:paraId="147AB4A7" w14:textId="77777777" w:rsidTr="005A555F">
        <w:tc>
          <w:tcPr>
            <w:tcW w:w="9570" w:type="dxa"/>
          </w:tcPr>
          <w:p w14:paraId="1C2363BA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</w:rPr>
              <w:t xml:space="preserve">Zahtjev pošaljite na adresu: </w:t>
            </w:r>
            <w:r w:rsidRPr="00ED5BC7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14B590A5" w14:textId="3A8BDAF3" w:rsidR="00ED5BC7" w:rsidRPr="00ED5BC7" w:rsidRDefault="00ED5BC7" w:rsidP="00F23170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  <w:b/>
              </w:rPr>
              <w:t xml:space="preserve">                    Potpora za </w:t>
            </w:r>
            <w:r w:rsidR="00F23170">
              <w:rPr>
                <w:rFonts w:cs="Calibri"/>
                <w:b/>
              </w:rPr>
              <w:t>ulaganja</w:t>
            </w:r>
            <w:r w:rsidR="00F23170" w:rsidRPr="00ED5BC7">
              <w:rPr>
                <w:rFonts w:cs="Calibri"/>
                <w:b/>
              </w:rPr>
              <w:t xml:space="preserve"> </w:t>
            </w:r>
            <w:r w:rsidRPr="00ED5BC7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427132AD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  <w:sz w:val="4"/>
          <w:szCs w:val="4"/>
        </w:rPr>
      </w:pPr>
    </w:p>
    <w:p w14:paraId="0BB1DFAE" w14:textId="77777777" w:rsidR="00ED5BC7" w:rsidRPr="00ED5BC7" w:rsidRDefault="00C92184" w:rsidP="00ED5BC7">
      <w:pPr>
        <w:tabs>
          <w:tab w:val="left" w:pos="8175"/>
        </w:tabs>
        <w:spacing w:after="120" w:line="320" w:lineRule="exact"/>
        <w:ind w:left="357" w:hanging="357"/>
        <w:rPr>
          <w:sz w:val="56"/>
          <w:szCs w:val="56"/>
        </w:rPr>
      </w:pPr>
      <w:r>
        <w:rPr>
          <w:rFonts w:cs="Calibri"/>
          <w:b/>
        </w:rPr>
        <w:pict w14:anchorId="1D90D8B1">
          <v:rect id="_x0000_i1030" style="width:0;height:1.5pt" o:hralign="center" o:hrstd="t" o:hr="t" fillcolor="#a0a0a0" stroked="f"/>
        </w:pict>
      </w:r>
    </w:p>
    <w:sectPr w:rsidR="00ED5BC7" w:rsidRPr="00ED5BC7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6059" w14:textId="77777777" w:rsidR="00CB552B" w:rsidRDefault="00CB552B" w:rsidP="00336C0E">
      <w:pPr>
        <w:spacing w:after="0" w:line="240" w:lineRule="auto"/>
      </w:pPr>
      <w:r>
        <w:separator/>
      </w:r>
    </w:p>
  </w:endnote>
  <w:endnote w:type="continuationSeparator" w:id="0">
    <w:p w14:paraId="3CD28875" w14:textId="77777777" w:rsidR="00CB552B" w:rsidRDefault="00CB552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568C" w14:textId="4A681858" w:rsidR="00D601BE" w:rsidRPr="00DF5331" w:rsidRDefault="00C92184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D40577984FD4BC9828DD450498EB4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L6_PP_O12_v3.6_201868</w:t>
        </w:r>
      </w:sdtContent>
    </w:sdt>
    <w:r w:rsidR="00E167AD">
      <w:tab/>
    </w:r>
    <w:r w:rsidR="00ED5BC7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C1A4A" w14:textId="77777777" w:rsidR="00D601BE" w:rsidRDefault="00DB5EAD" w:rsidP="00DF6B67">
    <w:pPr>
      <w:pStyle w:val="Footer"/>
    </w:pPr>
    <w:fldSimple w:instr=" FILENAME   \* MERGEFORMAT ">
      <w:r w:rsidR="00CB552B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B552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9F633" w14:textId="77777777" w:rsidR="00CB552B" w:rsidRDefault="00CB552B" w:rsidP="00336C0E">
      <w:pPr>
        <w:spacing w:after="0" w:line="240" w:lineRule="auto"/>
      </w:pPr>
      <w:r>
        <w:separator/>
      </w:r>
    </w:p>
  </w:footnote>
  <w:footnote w:type="continuationSeparator" w:id="0">
    <w:p w14:paraId="63C5A534" w14:textId="77777777" w:rsidR="00CB552B" w:rsidRDefault="00CB552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E02B" w14:textId="1F779EFB" w:rsidR="00D601BE" w:rsidRDefault="00DB5EA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4B1AC233" wp14:editId="5C98EF26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31F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C409933" wp14:editId="654207D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2B"/>
    <w:rsid w:val="00014E65"/>
    <w:rsid w:val="00043A99"/>
    <w:rsid w:val="00053900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B4572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1597C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92184"/>
    <w:rsid w:val="00CA63D9"/>
    <w:rsid w:val="00CB552B"/>
    <w:rsid w:val="00D003D6"/>
    <w:rsid w:val="00D17F24"/>
    <w:rsid w:val="00D2586B"/>
    <w:rsid w:val="00D601BE"/>
    <w:rsid w:val="00D62CE7"/>
    <w:rsid w:val="00DA0E74"/>
    <w:rsid w:val="00DB5EAD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D5BC7"/>
    <w:rsid w:val="00EE76FB"/>
    <w:rsid w:val="00EF1E2D"/>
    <w:rsid w:val="00EF360C"/>
    <w:rsid w:val="00EF6198"/>
    <w:rsid w:val="00F00D1C"/>
    <w:rsid w:val="00F048A9"/>
    <w:rsid w:val="00F1065B"/>
    <w:rsid w:val="00F22CAA"/>
    <w:rsid w:val="00F23170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11C87485"/>
  <w15:docId w15:val="{73C52F62-8003-49C1-8451-0D2D598A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kontrolne%20liste%2020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1CD8DBBB924A1E873713836B31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D1A6-4D97-4B8D-A1CB-1A52C8396DD6}"/>
      </w:docPartPr>
      <w:docPartBody>
        <w:p w:rsidR="007A23F9" w:rsidRDefault="007A23F9">
          <w:pPr>
            <w:pStyle w:val="E81CD8DBBB924A1E873713836B316B27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D40577984FD4BC9828DD450498EB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F04C-CAD7-4D2F-B8AE-0BEAA9AAAFD8}"/>
      </w:docPartPr>
      <w:docPartBody>
        <w:p w:rsidR="007A23F9" w:rsidRDefault="007A23F9">
          <w:pPr>
            <w:pStyle w:val="9D40577984FD4BC9828DD450498EB46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F9"/>
    <w:rsid w:val="007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1CD8DBBB924A1E873713836B316B27">
    <w:name w:val="E81CD8DBBB924A1E873713836B316B27"/>
  </w:style>
  <w:style w:type="paragraph" w:customStyle="1" w:styleId="9D40577984FD4BC9828DD450498EB46E">
    <w:name w:val="9D40577984FD4BC9828DD450498EB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ontrolna lista" ma:contentTypeID="0x01010087419008D1987D43B0A3FC463927C69E000C674E46E015214AA74438305085B90B" ma:contentTypeVersion="96" ma:contentTypeDescription="" ma:contentTypeScope="" ma:versionID="2246e19824f7e566c71ad31bdc2609e4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5ccd61c962f15c8501994977e0af27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Prilog_x0020_broj" minOccurs="0"/>
                <xsd:element ref="ns3:Datum_x0020_verzije" minOccurs="0"/>
                <xsd:element ref="ns3:Šifra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Prilog_x0020_broj" ma:index="3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Šifra" ma:index="5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p:Policy xmlns:p="office.server.policy" id="" local="true">
  <p:Name>Kontrolna lista</p:Name>
  <p:Description/>
  <p:Statement/>
  <p:PolicyItems>
    <p:PolicyItem featureId="Microsoft.Office.RecordsManagement.PolicyFeatures.PolicyAudit" staticId="0x01010087419008D1987D43B0A3FC463927C69E|8138272" UniqueId="5beda5c3-075c-4a8b-ad8b-7d26d9f714a5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VY2WPRCRYZME-5-10414</_dlc_DocId>
    <_dlc_DocIdUrl xmlns="45adb973-3738-4051-9417-704071a43e5d">
      <Url>http://sharepoint2.dmssa.local:8080/_layouts/DocIdRedir.aspx?ID=VY2WPRCRYZME-5-10414</Url>
      <Description>VY2WPRCRYZME-5-10414</Description>
    </_dlc_DocIdUrl>
    <Naziv_x0020_na_x0020_engleskom_x0020_jeziku xmlns="45adb973-3738-4051-9417-704071a43e5d" xsi:nil="true"/>
    <Šifra xmlns="45adb973-3738-4051-9417-704071a43e5d">L6_PP_O12</Šifra>
    <Status_x0020_verzije1 xmlns="45adb973-3738-4051-9417-704071a43e5d">(5) Važeća verzija</Status_x0020_verzije1>
    <Šifra_verzija_datum xmlns="45adb973-3738-4051-9417-704071a43e5d">L6_PP_O12_v3.6_201868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>2017-08-24T22:00:00+00:00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32143-71C4-488A-825A-EFE09BAD4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664B084-B87A-4154-B1EE-C48FDBD4C48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purl.org/dc/dcmitype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</ds:schemaRefs>
</ds:datastoreItem>
</file>

<file path=customXml/itemProps8.xml><?xml version="1.0" encoding="utf-8"?>
<ds:datastoreItem xmlns:ds="http://schemas.openxmlformats.org/officeDocument/2006/customXml" ds:itemID="{593CF6FA-E700-4776-8D35-BCEECF89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Predložak%20kontrolne%20liste%202017</Template>
  <TotalTime>0</TotalTime>
  <Pages>3</Pages>
  <Words>170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predujma potpore za ulaganja u sektoru vina</vt:lpstr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 potpore za ulaganja u sektoru vina</dc:title>
  <dc:creator>Vesna Jurković</dc:creator>
  <cp:lastModifiedBy>Irena Kruljac</cp:lastModifiedBy>
  <cp:revision>2</cp:revision>
  <cp:lastPrinted>2010-11-04T08:04:00Z</cp:lastPrinted>
  <dcterms:created xsi:type="dcterms:W3CDTF">2018-06-11T06:24:00Z</dcterms:created>
  <dcterms:modified xsi:type="dcterms:W3CDTF">2018-06-11T06:24:00Z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0x01010087419008D1987D43B0A3FC463927C69E000C674E46E015214AA74438305085B90B</vt:lpwstr>
  </property>
  <property fmtid="{D5CDD505-2E9C-101B-9397-08002B2CF9AE}" pid="4" name="_dlc_DocIdItemGuid">
    <vt:lpwstr>50906028-7e1a-4c14-ac5d-3afa789cfd9d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</Properties>
</file>